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8F4B8" w14:textId="77777777" w:rsidR="00CA3293" w:rsidRDefault="00CA3293" w:rsidP="00CA3293">
      <w:pPr>
        <w:spacing w:line="360" w:lineRule="exact"/>
        <w:jc w:val="center"/>
        <w:rPr>
          <w:rFonts w:asciiTheme="minorHAnsi" w:hAnsiTheme="minorHAnsi" w:cs="Arial"/>
          <w:bCs/>
          <w:sz w:val="26"/>
          <w:szCs w:val="26"/>
        </w:rPr>
      </w:pPr>
      <w:r w:rsidRPr="00CA3293">
        <w:rPr>
          <w:rFonts w:asciiTheme="minorHAnsi" w:hAnsiTheme="minorHAnsi" w:cs="Arial"/>
          <w:bCs/>
          <w:sz w:val="26"/>
          <w:szCs w:val="26"/>
        </w:rPr>
        <w:t>Ministère de la Justice - SG / DIRSG Sud / DI Toulouse</w:t>
      </w:r>
    </w:p>
    <w:p w14:paraId="44B78DC1" w14:textId="0901F677" w:rsidR="00755E65" w:rsidRPr="00CA3293" w:rsidRDefault="00CA3293" w:rsidP="00CA3293">
      <w:pPr>
        <w:spacing w:line="360" w:lineRule="exact"/>
        <w:jc w:val="center"/>
        <w:rPr>
          <w:rFonts w:asciiTheme="minorHAnsi" w:hAnsiTheme="minorHAnsi" w:cs="Arial"/>
          <w:b/>
          <w:sz w:val="26"/>
          <w:szCs w:val="26"/>
        </w:rPr>
      </w:pPr>
      <w:r w:rsidRPr="00CA3293">
        <w:rPr>
          <w:rFonts w:asciiTheme="minorHAnsi" w:hAnsiTheme="minorHAnsi" w:cs="Arial"/>
          <w:b/>
          <w:sz w:val="26"/>
          <w:szCs w:val="26"/>
        </w:rPr>
        <w:t>Travaux de mise aux normes de l'UEMO Arènes à Nîmes</w:t>
      </w:r>
    </w:p>
    <w:p w14:paraId="2176772D" w14:textId="77777777" w:rsidR="00CA3293" w:rsidRPr="00AE4583" w:rsidRDefault="00CA3293" w:rsidP="00755E65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15F2E0B2" w14:textId="77777777" w:rsidR="001D78EC" w:rsidRPr="00AE4583" w:rsidRDefault="00285C36" w:rsidP="00AE4583">
      <w:pPr>
        <w:pBdr>
          <w:top w:val="single" w:sz="4" w:space="5" w:color="808080" w:themeColor="background1" w:themeShade="80"/>
          <w:left w:val="single" w:sz="4" w:space="4" w:color="808080" w:themeColor="background1" w:themeShade="80"/>
          <w:bottom w:val="single" w:sz="4" w:space="5" w:color="808080" w:themeColor="background1" w:themeShade="80"/>
          <w:right w:val="single" w:sz="4" w:space="4" w:color="808080" w:themeColor="background1" w:themeShade="80"/>
        </w:pBdr>
        <w:jc w:val="center"/>
        <w:rPr>
          <w:rFonts w:asciiTheme="minorHAnsi" w:hAnsiTheme="minorHAnsi" w:cstheme="minorHAnsi"/>
          <w:b/>
          <w:caps/>
          <w:sz w:val="26"/>
          <w:szCs w:val="26"/>
        </w:rPr>
      </w:pPr>
      <w:r w:rsidRPr="00AE4583">
        <w:rPr>
          <w:rFonts w:asciiTheme="minorHAnsi" w:hAnsiTheme="minorHAnsi" w:cstheme="minorHAnsi"/>
          <w:b/>
          <w:caps/>
          <w:sz w:val="26"/>
          <w:szCs w:val="26"/>
        </w:rPr>
        <w:t>ATTESTATION DE VISITE</w:t>
      </w:r>
    </w:p>
    <w:p w14:paraId="21A2CC21" w14:textId="77777777" w:rsidR="00741555" w:rsidRPr="00AE4583" w:rsidRDefault="00741555" w:rsidP="00B12D6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7DE20E" w14:textId="77777777" w:rsidR="00741555" w:rsidRPr="00AE4583" w:rsidRDefault="00741555" w:rsidP="00755E6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562BA5" w14:textId="77777777" w:rsidR="00F0575A" w:rsidRPr="00AE4583" w:rsidRDefault="00F0575A" w:rsidP="00755E6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1D53CD2" w14:textId="77777777" w:rsidR="00F0575A" w:rsidRPr="00AE4583" w:rsidRDefault="00F0575A" w:rsidP="00755E6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8B2300" w14:textId="77777777" w:rsidR="00741555" w:rsidRPr="00AE4583" w:rsidRDefault="00741555" w:rsidP="00755E6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70A876" w14:textId="78EA6465" w:rsidR="00755E65" w:rsidRPr="00AE4583" w:rsidRDefault="00623713" w:rsidP="00AE4583">
      <w:pPr>
        <w:tabs>
          <w:tab w:val="left" w:pos="2552"/>
        </w:tabs>
        <w:spacing w:after="120"/>
        <w:rPr>
          <w:rFonts w:asciiTheme="minorHAnsi" w:hAnsiTheme="minorHAnsi" w:cstheme="minorHAnsi"/>
          <w:color w:val="A6A6A6" w:themeColor="background1" w:themeShade="A6"/>
          <w:sz w:val="22"/>
          <w:szCs w:val="22"/>
        </w:rPr>
      </w:pPr>
      <w:r w:rsidRPr="00AE4583">
        <w:rPr>
          <w:rFonts w:asciiTheme="minorHAnsi" w:hAnsiTheme="minorHAnsi" w:cstheme="minorHAnsi"/>
          <w:sz w:val="22"/>
          <w:szCs w:val="22"/>
        </w:rPr>
        <w:t>Je soussigné,</w:t>
      </w:r>
      <w:r w:rsidR="00AC066B">
        <w:rPr>
          <w:rFonts w:asciiTheme="minorHAnsi" w:hAnsiTheme="minorHAnsi" w:cstheme="minorHAnsi"/>
          <w:sz w:val="22"/>
          <w:szCs w:val="22"/>
        </w:rPr>
        <w:t xml:space="preserve">  </w:t>
      </w:r>
      <w:r w:rsidR="00AC066B" w:rsidRPr="00F963C5">
        <w:rPr>
          <w:rFonts w:ascii="Calibri" w:hAnsi="Calibri" w:cs="Calibri"/>
          <w:color w:val="A6A6A6"/>
          <w:sz w:val="20"/>
        </w:rPr>
        <w:t>……………………………………………………………………………</w:t>
      </w:r>
      <w:r w:rsidR="00AC066B">
        <w:rPr>
          <w:rFonts w:ascii="Calibri" w:hAnsi="Calibri" w:cs="Calibri"/>
          <w:color w:val="A6A6A6"/>
          <w:sz w:val="20"/>
        </w:rPr>
        <w:t>…………………</w:t>
      </w:r>
      <w:r w:rsidR="00AC066B" w:rsidRPr="00F963C5">
        <w:rPr>
          <w:rFonts w:ascii="Calibri" w:hAnsi="Calibri" w:cs="Calibri"/>
          <w:color w:val="A6A6A6"/>
          <w:sz w:val="20"/>
        </w:rPr>
        <w:t>………</w:t>
      </w:r>
    </w:p>
    <w:p w14:paraId="70CA8140" w14:textId="103927A4" w:rsidR="00285C36" w:rsidRPr="00AE4583" w:rsidRDefault="00CA3293" w:rsidP="00AE4583">
      <w:pPr>
        <w:tabs>
          <w:tab w:val="left" w:pos="2552"/>
        </w:tabs>
        <w:spacing w:after="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Maître d’œuvre ou r</w:t>
      </w:r>
      <w:r w:rsidR="00623713" w:rsidRPr="00AE4583">
        <w:rPr>
          <w:rFonts w:asciiTheme="minorHAnsi" w:hAnsiTheme="minorHAnsi" w:cstheme="minorHAnsi"/>
          <w:sz w:val="22"/>
          <w:szCs w:val="22"/>
        </w:rPr>
        <w:t xml:space="preserve">eprésentant </w:t>
      </w:r>
      <w:r>
        <w:rPr>
          <w:rFonts w:asciiTheme="minorHAnsi" w:hAnsiTheme="minorHAnsi" w:cstheme="minorHAnsi"/>
          <w:sz w:val="22"/>
          <w:szCs w:val="22"/>
        </w:rPr>
        <w:t xml:space="preserve">de </w:t>
      </w:r>
      <w:r w:rsidR="00623713" w:rsidRPr="00AE4583">
        <w:rPr>
          <w:rFonts w:asciiTheme="minorHAnsi" w:hAnsiTheme="minorHAnsi" w:cstheme="minorHAnsi"/>
          <w:sz w:val="22"/>
          <w:szCs w:val="22"/>
        </w:rPr>
        <w:t xml:space="preserve">la </w:t>
      </w:r>
      <w:r>
        <w:rPr>
          <w:rFonts w:asciiTheme="minorHAnsi" w:hAnsiTheme="minorHAnsi" w:cstheme="minorHAnsi"/>
          <w:sz w:val="22"/>
          <w:szCs w:val="22"/>
        </w:rPr>
        <w:t>M</w:t>
      </w:r>
      <w:r w:rsidR="00285C36" w:rsidRPr="00AE4583">
        <w:rPr>
          <w:rFonts w:asciiTheme="minorHAnsi" w:hAnsiTheme="minorHAnsi" w:cstheme="minorHAnsi"/>
          <w:sz w:val="22"/>
          <w:szCs w:val="22"/>
        </w:rPr>
        <w:t>aîtr</w:t>
      </w:r>
      <w:r w:rsidR="00623713" w:rsidRPr="00AE4583">
        <w:rPr>
          <w:rFonts w:asciiTheme="minorHAnsi" w:hAnsiTheme="minorHAnsi" w:cstheme="minorHAnsi"/>
          <w:sz w:val="22"/>
          <w:szCs w:val="22"/>
        </w:rPr>
        <w:t>ise</w:t>
      </w:r>
      <w:r w:rsidR="00285C36" w:rsidRPr="00AE4583">
        <w:rPr>
          <w:rFonts w:asciiTheme="minorHAnsi" w:hAnsiTheme="minorHAnsi" w:cstheme="minorHAnsi"/>
          <w:sz w:val="22"/>
          <w:szCs w:val="22"/>
        </w:rPr>
        <w:t xml:space="preserve"> d’</w:t>
      </w:r>
      <w:r w:rsidR="00623713" w:rsidRPr="00AE4583">
        <w:rPr>
          <w:rFonts w:asciiTheme="minorHAnsi" w:hAnsiTheme="minorHAnsi" w:cstheme="minorHAnsi"/>
          <w:sz w:val="22"/>
          <w:szCs w:val="22"/>
        </w:rPr>
        <w:t>ouvrage,</w:t>
      </w:r>
    </w:p>
    <w:p w14:paraId="23CD74AE" w14:textId="3B0AAD06" w:rsidR="00F0575A" w:rsidRPr="00AE4583" w:rsidRDefault="00285C36" w:rsidP="00AE4583">
      <w:pPr>
        <w:tabs>
          <w:tab w:val="left" w:pos="2552"/>
        </w:tabs>
        <w:spacing w:after="480"/>
        <w:rPr>
          <w:rFonts w:asciiTheme="minorHAnsi" w:hAnsiTheme="minorHAnsi" w:cstheme="minorHAnsi"/>
          <w:sz w:val="22"/>
          <w:szCs w:val="22"/>
        </w:rPr>
      </w:pPr>
      <w:r w:rsidRPr="00AE4583">
        <w:rPr>
          <w:rFonts w:asciiTheme="minorHAnsi" w:hAnsiTheme="minorHAnsi" w:cstheme="minorHAnsi"/>
          <w:sz w:val="22"/>
          <w:szCs w:val="22"/>
        </w:rPr>
        <w:t>Atteste</w:t>
      </w:r>
      <w:r w:rsidR="00F0575A" w:rsidRPr="00AE4583">
        <w:rPr>
          <w:rFonts w:asciiTheme="minorHAnsi" w:hAnsiTheme="minorHAnsi" w:cstheme="minorHAnsi"/>
          <w:sz w:val="22"/>
          <w:szCs w:val="22"/>
        </w:rPr>
        <w:t xml:space="preserve"> </w:t>
      </w:r>
      <w:r w:rsidRPr="00AE4583">
        <w:rPr>
          <w:rFonts w:asciiTheme="minorHAnsi" w:hAnsiTheme="minorHAnsi" w:cstheme="minorHAnsi"/>
          <w:sz w:val="22"/>
          <w:szCs w:val="22"/>
        </w:rPr>
        <w:t xml:space="preserve">que </w:t>
      </w:r>
      <w:r w:rsidR="00623713" w:rsidRPr="00AE4583">
        <w:rPr>
          <w:rFonts w:asciiTheme="minorHAnsi" w:hAnsiTheme="minorHAnsi" w:cstheme="minorHAnsi"/>
          <w:sz w:val="22"/>
          <w:szCs w:val="22"/>
        </w:rPr>
        <w:t>le candidat</w:t>
      </w:r>
      <w:r w:rsidRPr="00AE4583">
        <w:rPr>
          <w:rFonts w:asciiTheme="minorHAnsi" w:hAnsiTheme="minorHAnsi" w:cstheme="minorHAnsi"/>
          <w:sz w:val="22"/>
          <w:szCs w:val="22"/>
        </w:rPr>
        <w:t> :</w:t>
      </w:r>
      <w:r w:rsidR="00F0575A" w:rsidRPr="00AE4583">
        <w:rPr>
          <w:rFonts w:asciiTheme="minorHAnsi" w:hAnsiTheme="minorHAnsi" w:cstheme="minorHAnsi"/>
          <w:sz w:val="22"/>
          <w:szCs w:val="22"/>
        </w:rPr>
        <w:t xml:space="preserve"> </w:t>
      </w:r>
      <w:r w:rsidR="00AC066B">
        <w:rPr>
          <w:rFonts w:asciiTheme="minorHAnsi" w:hAnsiTheme="minorHAnsi" w:cstheme="minorHAnsi"/>
          <w:sz w:val="22"/>
          <w:szCs w:val="22"/>
        </w:rPr>
        <w:t xml:space="preserve">  </w:t>
      </w:r>
      <w:r w:rsidR="00AC066B" w:rsidRPr="00F963C5">
        <w:rPr>
          <w:rFonts w:ascii="Calibri" w:hAnsi="Calibri" w:cs="Calibri"/>
          <w:color w:val="A6A6A6"/>
          <w:sz w:val="20"/>
        </w:rPr>
        <w:t>…………………………………………………………………………………</w:t>
      </w:r>
    </w:p>
    <w:p w14:paraId="13AAC178" w14:textId="30664D6A" w:rsidR="00CA3293" w:rsidRDefault="00F0575A" w:rsidP="00CA3293">
      <w:pPr>
        <w:tabs>
          <w:tab w:val="left" w:pos="2552"/>
        </w:tabs>
        <w:spacing w:after="480"/>
        <w:jc w:val="both"/>
        <w:rPr>
          <w:rFonts w:asciiTheme="minorHAnsi" w:hAnsiTheme="minorHAnsi" w:cstheme="minorHAnsi"/>
          <w:sz w:val="22"/>
          <w:szCs w:val="22"/>
        </w:rPr>
      </w:pPr>
      <w:r w:rsidRPr="00AE4583">
        <w:rPr>
          <w:rFonts w:asciiTheme="minorHAnsi" w:hAnsiTheme="minorHAnsi" w:cstheme="minorHAnsi"/>
          <w:sz w:val="22"/>
          <w:szCs w:val="22"/>
        </w:rPr>
        <w:t xml:space="preserve">A effectué une visite du </w:t>
      </w:r>
      <w:r w:rsidR="0056629D" w:rsidRPr="00AE4583">
        <w:rPr>
          <w:rFonts w:asciiTheme="minorHAnsi" w:hAnsiTheme="minorHAnsi" w:cstheme="minorHAnsi"/>
          <w:sz w:val="22"/>
          <w:szCs w:val="22"/>
        </w:rPr>
        <w:t xml:space="preserve">site dans le cadre de la consultation </w:t>
      </w:r>
      <w:r w:rsidR="00CA3293">
        <w:rPr>
          <w:rFonts w:asciiTheme="minorHAnsi" w:hAnsiTheme="minorHAnsi" w:cstheme="minorHAnsi"/>
          <w:sz w:val="22"/>
          <w:szCs w:val="22"/>
        </w:rPr>
        <w:t xml:space="preserve">de travaux </w:t>
      </w:r>
      <w:r w:rsidR="00CA3293" w:rsidRPr="00CA3293">
        <w:rPr>
          <w:rFonts w:asciiTheme="minorHAnsi" w:hAnsiTheme="minorHAnsi" w:cstheme="minorHAnsi"/>
          <w:sz w:val="22"/>
          <w:szCs w:val="22"/>
        </w:rPr>
        <w:t>pour la mise aux normes de l’UEMO Arènes à Nîmes</w:t>
      </w:r>
      <w:r w:rsidR="00CA3293">
        <w:rPr>
          <w:rFonts w:asciiTheme="minorHAnsi" w:hAnsiTheme="minorHAnsi" w:cstheme="minorHAnsi"/>
          <w:sz w:val="22"/>
          <w:szCs w:val="22"/>
        </w:rPr>
        <w:t xml:space="preserve"> situé au </w:t>
      </w:r>
      <w:r w:rsidR="00CA3293" w:rsidRPr="00CA3293">
        <w:rPr>
          <w:rFonts w:asciiTheme="minorHAnsi" w:hAnsiTheme="minorHAnsi" w:cstheme="minorHAnsi"/>
          <w:sz w:val="22"/>
          <w:szCs w:val="22"/>
        </w:rPr>
        <w:t>80 Avenue Jean-Jaurès</w:t>
      </w:r>
      <w:r w:rsidR="00CA3293">
        <w:rPr>
          <w:rFonts w:asciiTheme="minorHAnsi" w:hAnsiTheme="minorHAnsi" w:cstheme="minorHAnsi"/>
          <w:sz w:val="22"/>
          <w:szCs w:val="22"/>
        </w:rPr>
        <w:t xml:space="preserve"> -</w:t>
      </w:r>
      <w:r w:rsidR="00CA3293" w:rsidRPr="00CA3293">
        <w:rPr>
          <w:rFonts w:asciiTheme="minorHAnsi" w:hAnsiTheme="minorHAnsi" w:cstheme="minorHAnsi"/>
          <w:sz w:val="22"/>
          <w:szCs w:val="22"/>
        </w:rPr>
        <w:t xml:space="preserve"> 30000 Nîmes.</w:t>
      </w:r>
    </w:p>
    <w:p w14:paraId="12839D5E" w14:textId="31DF2009" w:rsidR="00F0575A" w:rsidRPr="00AE4583" w:rsidRDefault="009A7E0E" w:rsidP="00CA3293">
      <w:pPr>
        <w:tabs>
          <w:tab w:val="left" w:pos="2552"/>
        </w:tabs>
        <w:spacing w:after="480"/>
        <w:jc w:val="both"/>
        <w:rPr>
          <w:rFonts w:asciiTheme="minorHAnsi" w:hAnsiTheme="minorHAnsi" w:cstheme="minorHAnsi"/>
          <w:sz w:val="22"/>
          <w:szCs w:val="22"/>
        </w:rPr>
      </w:pPr>
      <w:r w:rsidRPr="00AE4583">
        <w:rPr>
          <w:rFonts w:asciiTheme="minorHAnsi" w:hAnsiTheme="minorHAnsi" w:cstheme="minorHAnsi"/>
          <w:sz w:val="22"/>
          <w:szCs w:val="22"/>
        </w:rPr>
        <w:t>En date du </w:t>
      </w:r>
      <w:r w:rsidRPr="00AE4583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:</w:t>
      </w:r>
      <w:r w:rsidR="00AC066B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 xml:space="preserve">  </w:t>
      </w:r>
      <w:r w:rsidR="00AC066B" w:rsidRPr="00F963C5">
        <w:rPr>
          <w:rFonts w:ascii="Calibri" w:hAnsi="Calibri" w:cs="Calibri"/>
          <w:color w:val="A6A6A6"/>
          <w:sz w:val="20"/>
        </w:rPr>
        <w:t>………………………………………</w:t>
      </w:r>
    </w:p>
    <w:p w14:paraId="0BD06DDA" w14:textId="77777777" w:rsidR="009A7E0E" w:rsidRPr="00AE4583" w:rsidRDefault="009A7E0E" w:rsidP="00755E65">
      <w:pPr>
        <w:rPr>
          <w:rFonts w:asciiTheme="minorHAnsi" w:hAnsiTheme="minorHAnsi" w:cstheme="minorHAnsi"/>
          <w:sz w:val="22"/>
          <w:szCs w:val="22"/>
        </w:rPr>
      </w:pPr>
    </w:p>
    <w:p w14:paraId="56130E00" w14:textId="34D241CB" w:rsidR="009A7E0E" w:rsidRPr="00AE4583" w:rsidRDefault="009A7E0E" w:rsidP="00755E65">
      <w:pPr>
        <w:rPr>
          <w:rFonts w:asciiTheme="minorHAnsi" w:hAnsiTheme="minorHAnsi" w:cstheme="minorHAnsi"/>
          <w:sz w:val="22"/>
          <w:szCs w:val="22"/>
        </w:rPr>
      </w:pPr>
      <w:r w:rsidRPr="00AE4583">
        <w:rPr>
          <w:rFonts w:asciiTheme="minorHAnsi" w:hAnsiTheme="minorHAnsi" w:cstheme="minorHAnsi"/>
          <w:sz w:val="22"/>
          <w:szCs w:val="22"/>
        </w:rPr>
        <w:t>Le</w:t>
      </w:r>
      <w:r w:rsidR="00CA3293">
        <w:rPr>
          <w:rFonts w:asciiTheme="minorHAnsi" w:hAnsiTheme="minorHAnsi" w:cstheme="minorHAnsi"/>
          <w:sz w:val="22"/>
          <w:szCs w:val="22"/>
        </w:rPr>
        <w:t xml:space="preserve"> maître d’œuvre ou le</w:t>
      </w:r>
      <w:r w:rsidRPr="00AE4583">
        <w:rPr>
          <w:rFonts w:asciiTheme="minorHAnsi" w:hAnsiTheme="minorHAnsi" w:cstheme="minorHAnsi"/>
          <w:sz w:val="22"/>
          <w:szCs w:val="22"/>
        </w:rPr>
        <w:t xml:space="preserve"> </w:t>
      </w:r>
      <w:r w:rsidR="00623713" w:rsidRPr="00AE4583">
        <w:rPr>
          <w:rFonts w:asciiTheme="minorHAnsi" w:hAnsiTheme="minorHAnsi" w:cstheme="minorHAnsi"/>
          <w:sz w:val="22"/>
          <w:szCs w:val="22"/>
        </w:rPr>
        <w:t>représentant de la Maîtrise d’Ouvrage</w:t>
      </w:r>
    </w:p>
    <w:p w14:paraId="340CEC9E" w14:textId="77777777" w:rsidR="001D78EC" w:rsidRPr="00AE4583" w:rsidRDefault="009A7E0E" w:rsidP="00755E65">
      <w:pPr>
        <w:rPr>
          <w:rFonts w:asciiTheme="minorHAnsi" w:hAnsiTheme="minorHAnsi" w:cstheme="minorHAnsi"/>
          <w:sz w:val="22"/>
          <w:szCs w:val="22"/>
        </w:rPr>
      </w:pPr>
      <w:r w:rsidRPr="00AE4583">
        <w:rPr>
          <w:rFonts w:asciiTheme="minorHAnsi" w:hAnsiTheme="minorHAnsi" w:cstheme="minorHAnsi"/>
          <w:i/>
          <w:sz w:val="22"/>
          <w:szCs w:val="22"/>
        </w:rPr>
        <w:t>Signature</w:t>
      </w:r>
    </w:p>
    <w:sectPr w:rsidR="001D78EC" w:rsidRPr="00AE4583" w:rsidSect="00AE4583">
      <w:headerReference w:type="default" r:id="rId7"/>
      <w:footerReference w:type="default" r:id="rId8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0B9D" w14:textId="77777777" w:rsidR="006B3AD1" w:rsidRDefault="006B3AD1">
      <w:r>
        <w:separator/>
      </w:r>
    </w:p>
  </w:endnote>
  <w:endnote w:type="continuationSeparator" w:id="0">
    <w:p w14:paraId="18E8CA52" w14:textId="77777777" w:rsidR="006B3AD1" w:rsidRDefault="006B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EF0F" w14:textId="2EA7821A" w:rsidR="00550113" w:rsidRPr="007005FD" w:rsidRDefault="007832CD" w:rsidP="007832CD">
    <w:pPr>
      <w:pBdr>
        <w:top w:val="single" w:sz="4" w:space="4" w:color="808080"/>
      </w:pBdr>
      <w:tabs>
        <w:tab w:val="right" w:pos="9070"/>
      </w:tabs>
      <w:rPr>
        <w:rFonts w:asciiTheme="minorHAnsi" w:hAnsiTheme="minorHAnsi" w:cstheme="minorHAnsi"/>
        <w:sz w:val="18"/>
        <w:szCs w:val="18"/>
      </w:rPr>
    </w:pPr>
    <w:r w:rsidRPr="007005FD">
      <w:rPr>
        <w:rFonts w:asciiTheme="minorHAnsi" w:hAnsiTheme="minorHAnsi" w:cstheme="minorHAnsi"/>
        <w:sz w:val="18"/>
        <w:szCs w:val="18"/>
      </w:rPr>
      <w:fldChar w:fldCharType="begin"/>
    </w:r>
    <w:r w:rsidRPr="007005FD">
      <w:rPr>
        <w:rFonts w:asciiTheme="minorHAnsi" w:hAnsiTheme="minorHAnsi" w:cstheme="minorHAnsi"/>
        <w:sz w:val="18"/>
        <w:szCs w:val="18"/>
      </w:rPr>
      <w:instrText xml:space="preserve"> FILENAME  </w:instrText>
    </w:r>
    <w:r w:rsidRPr="007005FD">
      <w:rPr>
        <w:rFonts w:asciiTheme="minorHAnsi" w:hAnsiTheme="minorHAnsi" w:cstheme="minorHAnsi"/>
        <w:sz w:val="18"/>
        <w:szCs w:val="18"/>
      </w:rPr>
      <w:fldChar w:fldCharType="separate"/>
    </w:r>
    <w:r w:rsidR="00CA3293">
      <w:rPr>
        <w:rFonts w:asciiTheme="minorHAnsi" w:hAnsiTheme="minorHAnsi" w:cstheme="minorHAnsi"/>
        <w:noProof/>
        <w:sz w:val="18"/>
        <w:szCs w:val="18"/>
      </w:rPr>
      <w:t>RC_ANN1 Attestation de visite</w:t>
    </w:r>
    <w:r w:rsidRPr="007005FD">
      <w:rPr>
        <w:rFonts w:asciiTheme="minorHAnsi" w:hAnsiTheme="minorHAnsi" w:cstheme="minorHAnsi"/>
        <w:sz w:val="18"/>
        <w:szCs w:val="18"/>
      </w:rPr>
      <w:fldChar w:fldCharType="end"/>
    </w:r>
    <w:r w:rsidRPr="007005FD">
      <w:rPr>
        <w:rFonts w:asciiTheme="minorHAnsi" w:hAnsiTheme="minorHAnsi" w:cs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B734" w14:textId="77777777" w:rsidR="006B3AD1" w:rsidRDefault="006B3AD1">
      <w:r>
        <w:separator/>
      </w:r>
    </w:p>
  </w:footnote>
  <w:footnote w:type="continuationSeparator" w:id="0">
    <w:p w14:paraId="6C59B1D3" w14:textId="77777777" w:rsidR="006B3AD1" w:rsidRDefault="006B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E8E1" w14:textId="77777777" w:rsidR="00623713" w:rsidRDefault="00623713" w:rsidP="00623713">
    <w:pPr>
      <w:autoSpaceDE w:val="0"/>
      <w:rPr>
        <w:rStyle w:val="lev"/>
      </w:rPr>
    </w:pPr>
  </w:p>
  <w:p w14:paraId="4FFCC100" w14:textId="77777777" w:rsidR="00CA3293" w:rsidRDefault="00CA3293" w:rsidP="00623713">
    <w:pPr>
      <w:autoSpaceDE w:val="0"/>
      <w:rPr>
        <w:rStyle w:val="lev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8EC"/>
    <w:rsid w:val="00025207"/>
    <w:rsid w:val="000269BF"/>
    <w:rsid w:val="00045AB6"/>
    <w:rsid w:val="00050573"/>
    <w:rsid w:val="0005692B"/>
    <w:rsid w:val="000663BD"/>
    <w:rsid w:val="00082A5B"/>
    <w:rsid w:val="00095403"/>
    <w:rsid w:val="000A7AF1"/>
    <w:rsid w:val="000D5907"/>
    <w:rsid w:val="0010457B"/>
    <w:rsid w:val="00122492"/>
    <w:rsid w:val="00122F96"/>
    <w:rsid w:val="00133FBF"/>
    <w:rsid w:val="00135839"/>
    <w:rsid w:val="00137833"/>
    <w:rsid w:val="00152134"/>
    <w:rsid w:val="00152186"/>
    <w:rsid w:val="0015740B"/>
    <w:rsid w:val="001862F7"/>
    <w:rsid w:val="001A1531"/>
    <w:rsid w:val="001B058B"/>
    <w:rsid w:val="001C52EC"/>
    <w:rsid w:val="001D78EC"/>
    <w:rsid w:val="001F46C9"/>
    <w:rsid w:val="00204785"/>
    <w:rsid w:val="00211853"/>
    <w:rsid w:val="002123FC"/>
    <w:rsid w:val="002206B4"/>
    <w:rsid w:val="002379C6"/>
    <w:rsid w:val="00272AC4"/>
    <w:rsid w:val="002836B0"/>
    <w:rsid w:val="00285C36"/>
    <w:rsid w:val="002964AE"/>
    <w:rsid w:val="002B72EB"/>
    <w:rsid w:val="002C1741"/>
    <w:rsid w:val="002C6845"/>
    <w:rsid w:val="002D156F"/>
    <w:rsid w:val="002E1B3E"/>
    <w:rsid w:val="002E3A6C"/>
    <w:rsid w:val="002F4398"/>
    <w:rsid w:val="00301822"/>
    <w:rsid w:val="0031117B"/>
    <w:rsid w:val="0034609E"/>
    <w:rsid w:val="00363B91"/>
    <w:rsid w:val="00367B4B"/>
    <w:rsid w:val="00392552"/>
    <w:rsid w:val="003A53B6"/>
    <w:rsid w:val="003E74C6"/>
    <w:rsid w:val="0043173A"/>
    <w:rsid w:val="0043574E"/>
    <w:rsid w:val="00452A68"/>
    <w:rsid w:val="004616F4"/>
    <w:rsid w:val="004A53E7"/>
    <w:rsid w:val="004B061F"/>
    <w:rsid w:val="005121FA"/>
    <w:rsid w:val="00520918"/>
    <w:rsid w:val="00550113"/>
    <w:rsid w:val="005521C7"/>
    <w:rsid w:val="0056629D"/>
    <w:rsid w:val="00566DBA"/>
    <w:rsid w:val="005843B1"/>
    <w:rsid w:val="00594C4E"/>
    <w:rsid w:val="0059663C"/>
    <w:rsid w:val="005A0F90"/>
    <w:rsid w:val="005A4A46"/>
    <w:rsid w:val="005E6B88"/>
    <w:rsid w:val="005E70A8"/>
    <w:rsid w:val="005F5A14"/>
    <w:rsid w:val="006112E5"/>
    <w:rsid w:val="00615F45"/>
    <w:rsid w:val="00623713"/>
    <w:rsid w:val="00627057"/>
    <w:rsid w:val="0063523C"/>
    <w:rsid w:val="00661281"/>
    <w:rsid w:val="0066426D"/>
    <w:rsid w:val="00675663"/>
    <w:rsid w:val="00681E2A"/>
    <w:rsid w:val="00686518"/>
    <w:rsid w:val="00687FA6"/>
    <w:rsid w:val="00694012"/>
    <w:rsid w:val="006B3AD1"/>
    <w:rsid w:val="006D3D7D"/>
    <w:rsid w:val="006E147A"/>
    <w:rsid w:val="006F39AC"/>
    <w:rsid w:val="007005FD"/>
    <w:rsid w:val="00741555"/>
    <w:rsid w:val="00746E70"/>
    <w:rsid w:val="00755E65"/>
    <w:rsid w:val="00764386"/>
    <w:rsid w:val="007832CD"/>
    <w:rsid w:val="00786E66"/>
    <w:rsid w:val="0079322E"/>
    <w:rsid w:val="007964A6"/>
    <w:rsid w:val="007A2B5B"/>
    <w:rsid w:val="007C7FE9"/>
    <w:rsid w:val="0080411B"/>
    <w:rsid w:val="0081571B"/>
    <w:rsid w:val="00817EBD"/>
    <w:rsid w:val="00825050"/>
    <w:rsid w:val="00866847"/>
    <w:rsid w:val="00881FB5"/>
    <w:rsid w:val="008A7C93"/>
    <w:rsid w:val="008B2857"/>
    <w:rsid w:val="008C2897"/>
    <w:rsid w:val="008D78E2"/>
    <w:rsid w:val="008E6CC6"/>
    <w:rsid w:val="008F42BD"/>
    <w:rsid w:val="0090006E"/>
    <w:rsid w:val="00925D22"/>
    <w:rsid w:val="0098364E"/>
    <w:rsid w:val="00991924"/>
    <w:rsid w:val="0099217B"/>
    <w:rsid w:val="00997E9A"/>
    <w:rsid w:val="009A4A6B"/>
    <w:rsid w:val="009A7E0E"/>
    <w:rsid w:val="009C229D"/>
    <w:rsid w:val="009C3998"/>
    <w:rsid w:val="009E3C3C"/>
    <w:rsid w:val="009E4C15"/>
    <w:rsid w:val="009F1608"/>
    <w:rsid w:val="009F44EF"/>
    <w:rsid w:val="00A12942"/>
    <w:rsid w:val="00A27DB0"/>
    <w:rsid w:val="00A41E4E"/>
    <w:rsid w:val="00AC066B"/>
    <w:rsid w:val="00AE4583"/>
    <w:rsid w:val="00AF1C84"/>
    <w:rsid w:val="00AF6A75"/>
    <w:rsid w:val="00B05ED7"/>
    <w:rsid w:val="00B12D6E"/>
    <w:rsid w:val="00B15BF7"/>
    <w:rsid w:val="00B26632"/>
    <w:rsid w:val="00B370D0"/>
    <w:rsid w:val="00B91B02"/>
    <w:rsid w:val="00B9324E"/>
    <w:rsid w:val="00B97A29"/>
    <w:rsid w:val="00BA0377"/>
    <w:rsid w:val="00BA68CD"/>
    <w:rsid w:val="00BB1E32"/>
    <w:rsid w:val="00BB40F5"/>
    <w:rsid w:val="00BC6A25"/>
    <w:rsid w:val="00BD7716"/>
    <w:rsid w:val="00BE0A53"/>
    <w:rsid w:val="00BE6410"/>
    <w:rsid w:val="00BF2334"/>
    <w:rsid w:val="00BF65EE"/>
    <w:rsid w:val="00C015A4"/>
    <w:rsid w:val="00C40ADE"/>
    <w:rsid w:val="00C55D0D"/>
    <w:rsid w:val="00C55E31"/>
    <w:rsid w:val="00CA3293"/>
    <w:rsid w:val="00CB084A"/>
    <w:rsid w:val="00CB161A"/>
    <w:rsid w:val="00CB3C50"/>
    <w:rsid w:val="00CC647C"/>
    <w:rsid w:val="00CF7751"/>
    <w:rsid w:val="00D13DCD"/>
    <w:rsid w:val="00D21E20"/>
    <w:rsid w:val="00D6430D"/>
    <w:rsid w:val="00D82212"/>
    <w:rsid w:val="00D90174"/>
    <w:rsid w:val="00DA64DC"/>
    <w:rsid w:val="00DB0309"/>
    <w:rsid w:val="00DD5AD2"/>
    <w:rsid w:val="00DE11E0"/>
    <w:rsid w:val="00DE2828"/>
    <w:rsid w:val="00DE4DDF"/>
    <w:rsid w:val="00DF1293"/>
    <w:rsid w:val="00E00A96"/>
    <w:rsid w:val="00E167DC"/>
    <w:rsid w:val="00E4305B"/>
    <w:rsid w:val="00E5205B"/>
    <w:rsid w:val="00E80DD2"/>
    <w:rsid w:val="00E912E9"/>
    <w:rsid w:val="00E922F7"/>
    <w:rsid w:val="00EC3AE8"/>
    <w:rsid w:val="00ED415C"/>
    <w:rsid w:val="00EF2530"/>
    <w:rsid w:val="00EF4E92"/>
    <w:rsid w:val="00F001F7"/>
    <w:rsid w:val="00F02655"/>
    <w:rsid w:val="00F0575A"/>
    <w:rsid w:val="00F14C5E"/>
    <w:rsid w:val="00F1799B"/>
    <w:rsid w:val="00F35C04"/>
    <w:rsid w:val="00F555AF"/>
    <w:rsid w:val="00F61EE3"/>
    <w:rsid w:val="00F77FF4"/>
    <w:rsid w:val="00FA6BFA"/>
    <w:rsid w:val="00FB1527"/>
    <w:rsid w:val="00FC349D"/>
    <w:rsid w:val="00FD1F08"/>
    <w:rsid w:val="00FD6A0A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1E1103"/>
  <w15:docId w15:val="{AEABF5CB-77D0-4931-96D7-AEC45BBA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25"/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370D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370D0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B370D0"/>
    <w:rPr>
      <w:color w:val="0000FF"/>
      <w:u w:val="single"/>
    </w:rPr>
  </w:style>
  <w:style w:type="paragraph" w:styleId="Textedebulles">
    <w:name w:val="Balloon Text"/>
    <w:basedOn w:val="Normal"/>
    <w:semiHidden/>
    <w:rsid w:val="00E80DD2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BC6A25"/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D78EC"/>
    <w:rPr>
      <w:rFonts w:ascii="Arial" w:hAnsi="Arial"/>
      <w:sz w:val="24"/>
    </w:rPr>
  </w:style>
  <w:style w:type="character" w:styleId="lev">
    <w:name w:val="Strong"/>
    <w:uiPriority w:val="22"/>
    <w:qFormat/>
    <w:rsid w:val="006237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hbrule.CG\AppData\Roaming\Microsoft\Templates\SGA-Ent&#234;te%20courrier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8E13-583F-4E8E-A3AD-4322971F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SGA-Entête courrier</Template>
  <TotalTime>84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Monsieur LOUGUET</vt:lpstr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SB</dc:creator>
  <cp:lastModifiedBy>Sarah BRULE</cp:lastModifiedBy>
  <cp:revision>23</cp:revision>
  <cp:lastPrinted>2026-01-23T11:44:00Z</cp:lastPrinted>
  <dcterms:created xsi:type="dcterms:W3CDTF">2015-10-09T09:50:00Z</dcterms:created>
  <dcterms:modified xsi:type="dcterms:W3CDTF">2026-01-23T11:44:00Z</dcterms:modified>
</cp:coreProperties>
</file>